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41579E" w:rsidRPr="008D40FD">
        <w:trPr>
          <w:trHeight w:val="180"/>
        </w:trPr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41579E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41579E" w:rsidRPr="007D1931" w:rsidRDefault="0041579E" w:rsidP="00652B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41579E" w:rsidRDefault="0041579E" w:rsidP="00652B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b/>
          <w:bCs/>
          <w:sz w:val="28"/>
          <w:szCs w:val="28"/>
        </w:rPr>
        <w:t>, назначенного на</w:t>
      </w:r>
    </w:p>
    <w:p w:rsidR="0041579E" w:rsidRPr="00425F92" w:rsidRDefault="0041579E" w:rsidP="00637872">
      <w:pPr>
        <w:pStyle w:val="ConsPlusNonformat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5F92">
        <w:rPr>
          <w:rFonts w:ascii="Times New Roman" w:hAnsi="Times New Roman" w:cs="Times New Roman"/>
          <w:b/>
          <w:bCs/>
          <w:sz w:val="28"/>
          <w:szCs w:val="28"/>
        </w:rPr>
        <w:t>старш</w:t>
      </w:r>
      <w:r>
        <w:rPr>
          <w:rFonts w:ascii="Times New Roman" w:hAnsi="Times New Roman" w:cs="Times New Roman"/>
          <w:b/>
          <w:bCs/>
          <w:sz w:val="28"/>
          <w:szCs w:val="28"/>
        </w:rPr>
        <w:t>ую</w:t>
      </w:r>
      <w:r w:rsidRPr="00425F92">
        <w:rPr>
          <w:rFonts w:ascii="Times New Roman" w:hAnsi="Times New Roman" w:cs="Times New Roman"/>
          <w:b/>
          <w:bCs/>
          <w:sz w:val="28"/>
          <w:szCs w:val="28"/>
        </w:rPr>
        <w:t xml:space="preserve"> должность муниципальной службы категории «руководители», начальник финансово-правово</w:t>
      </w:r>
      <w:r>
        <w:rPr>
          <w:rFonts w:ascii="Times New Roman" w:hAnsi="Times New Roman" w:cs="Times New Roman"/>
          <w:b/>
          <w:bCs/>
          <w:sz w:val="28"/>
          <w:szCs w:val="28"/>
        </w:rPr>
        <w:t>го сектора – главный бухгалтер К</w:t>
      </w:r>
      <w:r w:rsidRPr="00425F92">
        <w:rPr>
          <w:rFonts w:ascii="Times New Roman" w:hAnsi="Times New Roman" w:cs="Times New Roman"/>
          <w:b/>
          <w:bCs/>
          <w:sz w:val="28"/>
          <w:szCs w:val="28"/>
        </w:rPr>
        <w:t>омитета по культуре и туризму Гатчинского муниципального района</w:t>
      </w:r>
    </w:p>
    <w:p w:rsidR="0041579E" w:rsidRPr="007D1931" w:rsidRDefault="0041579E" w:rsidP="00652B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989"/>
        <w:gridCol w:w="1276"/>
        <w:gridCol w:w="1559"/>
        <w:gridCol w:w="1701"/>
        <w:gridCol w:w="2174"/>
        <w:gridCol w:w="1537"/>
        <w:gridCol w:w="1592"/>
      </w:tblGrid>
      <w:tr w:rsidR="0041579E" w:rsidRPr="008D40FD" w:rsidTr="002F0152">
        <w:tc>
          <w:tcPr>
            <w:tcW w:w="2308" w:type="dxa"/>
            <w:vMerge w:val="restart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 xml:space="preserve">Деклариро-ванный годовой доход </w:t>
            </w: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525" w:type="dxa"/>
            <w:gridSpan w:val="4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03" w:type="dxa"/>
            <w:gridSpan w:val="3"/>
            <w:vMerge w:val="restart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41579E" w:rsidRPr="008D40FD" w:rsidTr="002F0152">
        <w:tc>
          <w:tcPr>
            <w:tcW w:w="2308" w:type="dxa"/>
            <w:vMerge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5303" w:type="dxa"/>
            <w:gridSpan w:val="3"/>
            <w:vMerge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41579E" w:rsidRPr="008D40FD" w:rsidTr="002F0152">
        <w:tc>
          <w:tcPr>
            <w:tcW w:w="2308" w:type="dxa"/>
            <w:vMerge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41579E" w:rsidRPr="00425F92" w:rsidRDefault="0041579E" w:rsidP="00425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41579E" w:rsidRPr="00425F92" w:rsidRDefault="0041579E" w:rsidP="00425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37" w:type="dxa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41579E" w:rsidRPr="008D40FD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41579E" w:rsidRPr="00425F92" w:rsidTr="002F0152">
        <w:tc>
          <w:tcPr>
            <w:tcW w:w="2308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Киреева Ирина Владиславовна</w:t>
            </w:r>
          </w:p>
        </w:tc>
        <w:tc>
          <w:tcPr>
            <w:tcW w:w="1417" w:type="dxa"/>
          </w:tcPr>
          <w:p w:rsidR="0041579E" w:rsidRPr="00425F92" w:rsidRDefault="0041579E" w:rsidP="00010A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475334,72</w:t>
            </w:r>
          </w:p>
        </w:tc>
        <w:tc>
          <w:tcPr>
            <w:tcW w:w="1989" w:type="dxa"/>
          </w:tcPr>
          <w:p w:rsidR="0041579E" w:rsidRPr="00425F92" w:rsidRDefault="0041579E" w:rsidP="002F0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 xml:space="preserve">Комната в 2-х комнатной коммунальной квартире </w:t>
            </w:r>
          </w:p>
        </w:tc>
        <w:tc>
          <w:tcPr>
            <w:tcW w:w="1276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559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Шкода Фабия</w:t>
            </w:r>
          </w:p>
        </w:tc>
        <w:tc>
          <w:tcPr>
            <w:tcW w:w="2174" w:type="dxa"/>
          </w:tcPr>
          <w:p w:rsidR="0041579E" w:rsidRPr="00425F92" w:rsidRDefault="0041579E" w:rsidP="006378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Трехкомнатная квартира</w:t>
            </w:r>
          </w:p>
          <w:p w:rsidR="0041579E" w:rsidRPr="00425F92" w:rsidRDefault="0041579E" w:rsidP="002F0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1579E" w:rsidRPr="00425F92" w:rsidTr="002F0152">
        <w:tc>
          <w:tcPr>
            <w:tcW w:w="2308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3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9" w:type="dxa"/>
          </w:tcPr>
          <w:p w:rsidR="0041579E" w:rsidRPr="00425F92" w:rsidRDefault="0041579E" w:rsidP="002F01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Трехкомнатная квартира</w:t>
            </w:r>
          </w:p>
          <w:p w:rsidR="0041579E" w:rsidRPr="00425F92" w:rsidRDefault="0041579E" w:rsidP="002F01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1/6 доли</w:t>
            </w:r>
          </w:p>
        </w:tc>
        <w:tc>
          <w:tcPr>
            <w:tcW w:w="1276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559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41579E" w:rsidRPr="00425F92" w:rsidRDefault="0041579E" w:rsidP="00425F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Трехкомнатная квартира</w:t>
            </w:r>
          </w:p>
          <w:p w:rsidR="0041579E" w:rsidRPr="00425F92" w:rsidRDefault="0041579E" w:rsidP="00425F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 xml:space="preserve">5/6 доли </w:t>
            </w:r>
          </w:p>
        </w:tc>
        <w:tc>
          <w:tcPr>
            <w:tcW w:w="1537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 xml:space="preserve">61,2 </w:t>
            </w:r>
          </w:p>
        </w:tc>
        <w:tc>
          <w:tcPr>
            <w:tcW w:w="1592" w:type="dxa"/>
          </w:tcPr>
          <w:p w:rsidR="0041579E" w:rsidRPr="00425F92" w:rsidRDefault="0041579E" w:rsidP="00652B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1579E" w:rsidRPr="00425F92" w:rsidTr="002F0152">
        <w:tc>
          <w:tcPr>
            <w:tcW w:w="2308" w:type="dxa"/>
          </w:tcPr>
          <w:p w:rsidR="0041579E" w:rsidRPr="00425F92" w:rsidRDefault="0041579E" w:rsidP="0001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23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41579E" w:rsidRPr="00425F92" w:rsidRDefault="0041579E" w:rsidP="0001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989" w:type="dxa"/>
          </w:tcPr>
          <w:p w:rsidR="0041579E" w:rsidRPr="00425F92" w:rsidRDefault="0041579E" w:rsidP="0001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</w:tcPr>
          <w:p w:rsidR="0041579E" w:rsidRPr="00425F92" w:rsidRDefault="0041579E" w:rsidP="0001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1579E" w:rsidRPr="00425F92" w:rsidRDefault="0041579E" w:rsidP="0001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1579E" w:rsidRPr="00425F92" w:rsidRDefault="0041579E" w:rsidP="0001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</w:tcPr>
          <w:p w:rsidR="0041579E" w:rsidRPr="00425F92" w:rsidRDefault="0041579E" w:rsidP="00425F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 xml:space="preserve">Трехкомнатная квартира </w:t>
            </w:r>
          </w:p>
          <w:p w:rsidR="0041579E" w:rsidRPr="00425F92" w:rsidRDefault="0041579E" w:rsidP="00425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</w:tcPr>
          <w:p w:rsidR="0041579E" w:rsidRPr="00425F92" w:rsidRDefault="0041579E" w:rsidP="0001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92" w:type="dxa"/>
          </w:tcPr>
          <w:p w:rsidR="0041579E" w:rsidRPr="00425F92" w:rsidRDefault="0041579E" w:rsidP="00010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25F92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1579E" w:rsidRPr="00425F92" w:rsidRDefault="0041579E" w:rsidP="0065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F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1579E" w:rsidRPr="00386A8D" w:rsidRDefault="0041579E" w:rsidP="0065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86A8D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41579E" w:rsidRDefault="0041579E" w:rsidP="0065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6A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41579E" w:rsidRDefault="0041579E" w:rsidP="0065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__________________________</w:t>
      </w:r>
      <w:r w:rsidRPr="00386A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Киреева И.В.   30 марта 2016 года</w:t>
      </w:r>
    </w:p>
    <w:p w:rsidR="0041579E" w:rsidRPr="00386A8D" w:rsidRDefault="0041579E" w:rsidP="00652B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579E" w:rsidRPr="007D1931" w:rsidRDefault="0041579E" w:rsidP="00652B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41579E" w:rsidRPr="007D1931" w:rsidRDefault="0041579E" w:rsidP="00652B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41579E" w:rsidRPr="007D1931" w:rsidRDefault="0041579E" w:rsidP="00652B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41579E" w:rsidRPr="007D1931" w:rsidRDefault="0041579E" w:rsidP="00652B1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41579E" w:rsidRPr="007D1931" w:rsidRDefault="0041579E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41579E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41579E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41579E" w:rsidRPr="007D1931" w:rsidRDefault="0041579E" w:rsidP="00B90E6B">
            <w:pPr>
              <w:pStyle w:val="ListParagraph"/>
              <w:ind w:left="34"/>
              <w:jc w:val="both"/>
            </w:pPr>
          </w:p>
        </w:tc>
      </w:tr>
    </w:tbl>
    <w:p w:rsidR="0041579E" w:rsidRPr="007D1931" w:rsidRDefault="0041579E" w:rsidP="00181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579E" w:rsidRPr="007D1931" w:rsidRDefault="0041579E" w:rsidP="00181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41579E" w:rsidRPr="007D1931" w:rsidRDefault="0041579E" w:rsidP="00181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41579E" w:rsidRDefault="0041579E" w:rsidP="00181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41579E" w:rsidRPr="007D1931" w:rsidRDefault="0041579E" w:rsidP="001816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579E" w:rsidRPr="00041535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Я,</w:t>
      </w:r>
      <w:r>
        <w:rPr>
          <w:rFonts w:ascii="Times New Roman" w:hAnsi="Times New Roman" w:cs="Times New Roman"/>
          <w:sz w:val="28"/>
          <w:szCs w:val="28"/>
          <w:u w:val="single"/>
        </w:rPr>
        <w:t>___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Киреева Ирина Владиславовна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sz w:val="28"/>
          <w:szCs w:val="28"/>
          <w:u w:val="single"/>
        </w:rPr>
        <w:t>31 августа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smartTag w:uri="urn:schemas-microsoft-com:office:smarttags" w:element="metricconverter">
        <w:smartTagPr>
          <w:attr w:name="ProductID" w:val="1982 г"/>
        </w:smartTagPr>
        <w:r w:rsidRPr="00932113">
          <w:rPr>
            <w:rFonts w:ascii="Times New Roman" w:hAnsi="Times New Roman" w:cs="Times New Roman"/>
            <w:sz w:val="28"/>
            <w:szCs w:val="28"/>
            <w:u w:val="single"/>
          </w:rPr>
          <w:t>1982 г</w:t>
        </w:r>
      </w:smartTag>
      <w:r w:rsidRPr="00932113">
        <w:rPr>
          <w:rFonts w:ascii="Times New Roman" w:hAnsi="Times New Roman" w:cs="Times New Roman"/>
          <w:sz w:val="28"/>
          <w:szCs w:val="28"/>
          <w:u w:val="single"/>
        </w:rPr>
        <w:t>.р.__</w:t>
      </w:r>
    </w:p>
    <w:p w:rsidR="0041579E" w:rsidRPr="007D1931" w:rsidRDefault="0041579E" w:rsidP="0018166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41579E" w:rsidRPr="00932113" w:rsidRDefault="0041579E" w:rsidP="001816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2113">
        <w:rPr>
          <w:rFonts w:ascii="Times New Roman" w:hAnsi="Times New Roman" w:cs="Times New Roman"/>
          <w:sz w:val="28"/>
          <w:szCs w:val="28"/>
        </w:rPr>
        <w:t>__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должность муниципальной службы категории «руководители»___</w:t>
      </w:r>
    </w:p>
    <w:p w:rsidR="0041579E" w:rsidRPr="007D1931" w:rsidRDefault="0041579E" w:rsidP="0018166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41579E" w:rsidRPr="007D1931" w:rsidRDefault="0041579E" w:rsidP="001816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01 января 2015 года по 31 декабря 2015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</w:p>
    <w:p w:rsidR="0041579E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транспортного средства Шкода Фабия</w:t>
      </w:r>
      <w:r w:rsidRPr="007D1931">
        <w:rPr>
          <w:rFonts w:ascii="Times New Roman" w:hAnsi="Times New Roman" w:cs="Times New Roman"/>
          <w:sz w:val="28"/>
          <w:szCs w:val="28"/>
        </w:rPr>
        <w:t>___</w:t>
      </w: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9E" w:rsidRPr="007D1931" w:rsidRDefault="0041579E" w:rsidP="0018166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</w:t>
      </w:r>
      <w:r>
        <w:rPr>
          <w:rFonts w:ascii="Times New Roman" w:hAnsi="Times New Roman" w:cs="Times New Roman"/>
        </w:rPr>
        <w:t>ладочных) капиталах организаций)</w:t>
      </w:r>
    </w:p>
    <w:p w:rsidR="0041579E" w:rsidRPr="00932113" w:rsidRDefault="0041579E" w:rsidP="001816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32113">
        <w:rPr>
          <w:rFonts w:ascii="Times New Roman" w:hAnsi="Times New Roman" w:cs="Times New Roman"/>
          <w:sz w:val="28"/>
          <w:szCs w:val="28"/>
          <w:u w:val="single"/>
        </w:rPr>
        <w:t>____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0000 (</w:t>
      </w:r>
      <w:r>
        <w:rPr>
          <w:rFonts w:ascii="Times New Roman" w:hAnsi="Times New Roman" w:cs="Times New Roman"/>
          <w:sz w:val="28"/>
          <w:szCs w:val="28"/>
          <w:u w:val="single"/>
        </w:rPr>
        <w:t>девяносто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 xml:space="preserve"> тысяч)_</w:t>
      </w:r>
      <w:r>
        <w:rPr>
          <w:rFonts w:ascii="Times New Roman" w:hAnsi="Times New Roman" w:cs="Times New Roman"/>
          <w:sz w:val="28"/>
          <w:szCs w:val="28"/>
          <w:u w:val="single"/>
        </w:rPr>
        <w:t>рублей</w:t>
      </w:r>
      <w:bookmarkStart w:id="0" w:name="_GoBack"/>
      <w:bookmarkEnd w:id="0"/>
      <w:r w:rsidRPr="00932113">
        <w:rPr>
          <w:rFonts w:ascii="Times New Roman" w:hAnsi="Times New Roman" w:cs="Times New Roman"/>
          <w:sz w:val="28"/>
          <w:szCs w:val="28"/>
          <w:u w:val="single"/>
        </w:rPr>
        <w:t>_____</w:t>
      </w:r>
    </w:p>
    <w:p w:rsidR="0041579E" w:rsidRDefault="0041579E" w:rsidP="0018166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41579E" w:rsidRDefault="0041579E" w:rsidP="0018166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1579E" w:rsidRDefault="0041579E" w:rsidP="005D756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D756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</w:rPr>
        <w:t>.</w:t>
      </w:r>
      <w:r w:rsidRPr="005D756B">
        <w:t xml:space="preserve"> </w:t>
      </w:r>
      <w:r w:rsidRPr="005D756B">
        <w:rPr>
          <w:rFonts w:ascii="Times New Roman" w:hAnsi="Times New Roman" w:cs="Times New Roman"/>
          <w:sz w:val="28"/>
          <w:szCs w:val="28"/>
          <w:u w:val="single"/>
        </w:rPr>
        <w:t>Комнат</w:t>
      </w:r>
      <w:r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5D756B">
        <w:rPr>
          <w:rFonts w:ascii="Times New Roman" w:hAnsi="Times New Roman" w:cs="Times New Roman"/>
          <w:sz w:val="28"/>
          <w:szCs w:val="28"/>
          <w:u w:val="single"/>
        </w:rPr>
        <w:t xml:space="preserve"> в 2-х комнатной коммунальной квартире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1" w:name="OLE_LINK1"/>
      <w:bookmarkStart w:id="2" w:name="OLE_LINK2"/>
      <w:bookmarkStart w:id="3" w:name="OLE_LINK3"/>
      <w:r>
        <w:rPr>
          <w:rFonts w:ascii="Times New Roman" w:hAnsi="Times New Roman" w:cs="Times New Roman"/>
          <w:sz w:val="28"/>
          <w:szCs w:val="28"/>
          <w:u w:val="single"/>
        </w:rPr>
        <w:t>доля в праве 245/469.</w:t>
      </w:r>
      <w:bookmarkEnd w:id="1"/>
      <w:bookmarkEnd w:id="2"/>
      <w:bookmarkEnd w:id="3"/>
    </w:p>
    <w:p w:rsidR="0041579E" w:rsidRPr="005D756B" w:rsidRDefault="0041579E" w:rsidP="005D756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800 000,0(восемьсот тысяч) рублей</w:t>
      </w:r>
    </w:p>
    <w:p w:rsidR="0041579E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</w: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Общий доход </w:t>
      </w:r>
      <w:r w:rsidRPr="007071AC">
        <w:rPr>
          <w:rFonts w:ascii="Times New Roman" w:hAnsi="Times New Roman" w:cs="Times New Roman"/>
          <w:sz w:val="28"/>
          <w:szCs w:val="28"/>
          <w:u w:val="single"/>
        </w:rPr>
        <w:t>муниципального служащего</w:t>
      </w:r>
      <w:r w:rsidRPr="007D1931">
        <w:rPr>
          <w:rFonts w:ascii="Times New Roman" w:hAnsi="Times New Roman" w:cs="Times New Roman"/>
          <w:sz w:val="28"/>
          <w:szCs w:val="28"/>
        </w:rPr>
        <w:t xml:space="preserve"> и его супруги (супруга) за три последних года, предшествующих совершению сделки составляет:</w:t>
      </w:r>
    </w:p>
    <w:p w:rsidR="0041579E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9E" w:rsidRPr="00D22B76" w:rsidRDefault="0041579E" w:rsidP="007071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2B76">
        <w:rPr>
          <w:rFonts w:ascii="Times New Roman" w:hAnsi="Times New Roman" w:cs="Times New Roman"/>
          <w:sz w:val="28"/>
          <w:szCs w:val="28"/>
          <w:u w:val="single"/>
        </w:rPr>
        <w:t>1247756,39 (один миллион двести сорок семь тысяч семьсот пятьдесят шесть рублей, 39 копеек)</w:t>
      </w:r>
    </w:p>
    <w:p w:rsidR="0041579E" w:rsidRPr="00D22B76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41579E" w:rsidRPr="00932113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1. 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 xml:space="preserve">Основной доход за 2015 год в </w:t>
      </w:r>
      <w:r w:rsidRPr="006E7E3C">
        <w:rPr>
          <w:rFonts w:ascii="Times New Roman" w:hAnsi="Times New Roman" w:cs="Times New Roman"/>
          <w:sz w:val="28"/>
          <w:szCs w:val="28"/>
          <w:u w:val="single"/>
        </w:rPr>
        <w:t xml:space="preserve">размере </w:t>
      </w:r>
      <w:r w:rsidRPr="007071AC">
        <w:rPr>
          <w:rFonts w:ascii="Times New Roman" w:hAnsi="Times New Roman" w:cs="Times New Roman"/>
          <w:sz w:val="28"/>
          <w:szCs w:val="28"/>
          <w:u w:val="single"/>
        </w:rPr>
        <w:t xml:space="preserve">475334,72 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>рублей</w:t>
      </w:r>
    </w:p>
    <w:p w:rsidR="0041579E" w:rsidRDefault="0041579E" w:rsidP="005D756B">
      <w:pPr>
        <w:pStyle w:val="ConsPlusNormal"/>
      </w:pPr>
      <w:r w:rsidRPr="007D1931">
        <w:rPr>
          <w:rFonts w:ascii="Times New Roman" w:hAnsi="Times New Roman" w:cs="Times New Roman"/>
          <w:sz w:val="28"/>
          <w:szCs w:val="28"/>
        </w:rPr>
        <w:t>2</w:t>
      </w:r>
      <w:r w:rsidRPr="009321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Ипотечный кредит Договор № 38457834 от 18.11.2015г.</w:t>
      </w:r>
      <w:r w:rsidRPr="00CB7939">
        <w:t xml:space="preserve"> </w:t>
      </w:r>
    </w:p>
    <w:p w:rsidR="0041579E" w:rsidRDefault="0041579E" w:rsidP="005D75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9E" w:rsidRPr="007D1931" w:rsidRDefault="0041579E" w:rsidP="001816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41579E" w:rsidRPr="007D1931" w:rsidRDefault="0041579E" w:rsidP="0018166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579E" w:rsidRDefault="0041579E" w:rsidP="002F01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</w:t>
      </w:r>
      <w:r>
        <w:rPr>
          <w:rFonts w:ascii="Times New Roman" w:hAnsi="Times New Roman" w:cs="Times New Roman"/>
        </w:rPr>
        <w:t>Киреева И.В.</w:t>
      </w:r>
      <w:r w:rsidRPr="007D19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30 марта 2016 года</w:t>
      </w: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1579E" w:rsidRPr="007D1931" w:rsidRDefault="0041579E" w:rsidP="001816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9E" w:rsidRPr="007D1931" w:rsidRDefault="0041579E" w:rsidP="007D1931">
      <w:pPr>
        <w:rPr>
          <w:rFonts w:ascii="Times New Roman" w:hAnsi="Times New Roman" w:cs="Times New Roman"/>
          <w:b/>
          <w:bCs/>
        </w:rPr>
      </w:pPr>
    </w:p>
    <w:p w:rsidR="0041579E" w:rsidRPr="00386A8D" w:rsidRDefault="0041579E" w:rsidP="00386A8D">
      <w:pPr>
        <w:rPr>
          <w:rFonts w:ascii="Times New Roman" w:hAnsi="Times New Roman" w:cs="Times New Roman"/>
          <w:color w:val="FF0000"/>
          <w:sz w:val="20"/>
          <w:szCs w:val="20"/>
        </w:rPr>
        <w:sectPr w:rsidR="0041579E" w:rsidRPr="00386A8D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41579E" w:rsidRDefault="0041579E" w:rsidP="00D270B7"/>
    <w:sectPr w:rsidR="0041579E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10ABB"/>
    <w:rsid w:val="00041535"/>
    <w:rsid w:val="0007103B"/>
    <w:rsid w:val="000B3F47"/>
    <w:rsid w:val="000C47C4"/>
    <w:rsid w:val="000E48AF"/>
    <w:rsid w:val="000E50CE"/>
    <w:rsid w:val="0018166D"/>
    <w:rsid w:val="00192FEA"/>
    <w:rsid w:val="001F207D"/>
    <w:rsid w:val="001F3F9F"/>
    <w:rsid w:val="00211387"/>
    <w:rsid w:val="002137BB"/>
    <w:rsid w:val="002635C7"/>
    <w:rsid w:val="002F0152"/>
    <w:rsid w:val="00305D24"/>
    <w:rsid w:val="00337573"/>
    <w:rsid w:val="00370D4C"/>
    <w:rsid w:val="00386A8D"/>
    <w:rsid w:val="00403C52"/>
    <w:rsid w:val="0041579E"/>
    <w:rsid w:val="00425F92"/>
    <w:rsid w:val="00490836"/>
    <w:rsid w:val="004E4ADE"/>
    <w:rsid w:val="00534444"/>
    <w:rsid w:val="005D756B"/>
    <w:rsid w:val="006035A0"/>
    <w:rsid w:val="00637872"/>
    <w:rsid w:val="00652B14"/>
    <w:rsid w:val="006E7E3C"/>
    <w:rsid w:val="00704CFA"/>
    <w:rsid w:val="007071AC"/>
    <w:rsid w:val="007343E7"/>
    <w:rsid w:val="0076382B"/>
    <w:rsid w:val="00780CD6"/>
    <w:rsid w:val="00787F7B"/>
    <w:rsid w:val="00797A3C"/>
    <w:rsid w:val="007D1931"/>
    <w:rsid w:val="00862DB5"/>
    <w:rsid w:val="00871842"/>
    <w:rsid w:val="008A2C5C"/>
    <w:rsid w:val="008A5C00"/>
    <w:rsid w:val="008C6714"/>
    <w:rsid w:val="008D40FD"/>
    <w:rsid w:val="00932113"/>
    <w:rsid w:val="009371B6"/>
    <w:rsid w:val="009658E0"/>
    <w:rsid w:val="00992169"/>
    <w:rsid w:val="009A6CC1"/>
    <w:rsid w:val="009A7E6A"/>
    <w:rsid w:val="009D4460"/>
    <w:rsid w:val="00A55D8E"/>
    <w:rsid w:val="00A96785"/>
    <w:rsid w:val="00AB554D"/>
    <w:rsid w:val="00AD2364"/>
    <w:rsid w:val="00B14190"/>
    <w:rsid w:val="00B35028"/>
    <w:rsid w:val="00B35E23"/>
    <w:rsid w:val="00B63F28"/>
    <w:rsid w:val="00B65371"/>
    <w:rsid w:val="00B90E6B"/>
    <w:rsid w:val="00B92952"/>
    <w:rsid w:val="00C230F5"/>
    <w:rsid w:val="00C97D5A"/>
    <w:rsid w:val="00CB7939"/>
    <w:rsid w:val="00D22B76"/>
    <w:rsid w:val="00D270B7"/>
    <w:rsid w:val="00D32998"/>
    <w:rsid w:val="00D50048"/>
    <w:rsid w:val="00DB3168"/>
    <w:rsid w:val="00DB320D"/>
    <w:rsid w:val="00DC5CA8"/>
    <w:rsid w:val="00E0316C"/>
    <w:rsid w:val="00E1202B"/>
    <w:rsid w:val="00E22A20"/>
    <w:rsid w:val="00E461A5"/>
    <w:rsid w:val="00EF288F"/>
    <w:rsid w:val="00F0367F"/>
    <w:rsid w:val="00FB1A0B"/>
    <w:rsid w:val="00FE00D5"/>
    <w:rsid w:val="00FE658E"/>
    <w:rsid w:val="00FF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  <w:style w:type="paragraph" w:customStyle="1" w:styleId="ConsPlusNormal">
    <w:name w:val="ConsPlusNormal"/>
    <w:uiPriority w:val="99"/>
    <w:rsid w:val="006E7E3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3787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3</Pages>
  <Words>557</Words>
  <Characters>3180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soa-kult</cp:lastModifiedBy>
  <cp:revision>12</cp:revision>
  <cp:lastPrinted>2016-04-18T14:27:00Z</cp:lastPrinted>
  <dcterms:created xsi:type="dcterms:W3CDTF">2016-04-15T08:38:00Z</dcterms:created>
  <dcterms:modified xsi:type="dcterms:W3CDTF">2016-05-04T15:05:00Z</dcterms:modified>
</cp:coreProperties>
</file>